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Uxbridge and South Ruislip</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Uxbridge and South Ruislip</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Uxbridge and South Ruislip</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Uxbridge and South Ruislip</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Uxbridge and South Ruislip</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Uxbridge and South Ruislip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Uxbridge and South Ruislip</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Uxbridge and South Ruislip is estimated to be </w:t>
      </w:r>
      <w:r w:rsidRPr="00773DF7">
        <w:rPr>
          <w:rFonts w:ascii="Libre Franklin Light" w:eastAsia="Times New Roman" w:hAnsi="Libre Franklin Light" w:cs="Calibri Light"/>
          <w:b/>
          <w:bCs/>
          <w:color w:val="C45911" w:themeColor="accent2" w:themeShade="BF"/>
        </w:rPr>
        <w:t xml:space="preserve">£2,524,716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Uxbridge and South Ruislip</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Uxbridge and South Ruislip</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Uxbridge and South Ruislip</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Uxbridge and South Ruislip</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Uxbridge and South Ruislip.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Uxbridge and South Ruislip</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Uxbridge and South Ruislip.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Uxbridge and South Ruislip</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Uxbridge and South Ruislip</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Uxbridge and South Ruislip.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Uxbridge and South Ruislip</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Uxbridge and South Ruislip</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Uxbridge and South Ruislip</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Uxbridge and South Ruislip</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Uxbridge and South Ruislip</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Uxbridge and South Ruislip</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£2,524,716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Uxbridge and South Ruislip</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£41,123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£850,457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£60,924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£1,523,663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£2,524,716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Uxbridge and South Ruislip</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Uxbridge and South Ruislip</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Uxbridge and South Ruislip</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Uxbridge and South Ruislip</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Uxbridge and South Ruislip</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Uxbridge and South Ruislip</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Uxbridge and South Ruislip</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Uxbridge and South Ruislip</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Uxbridge and South Ruislip</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Uxbridge and South Ruislip</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Uxbridge and South Ruislip</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Uxbridge and South Ruislip</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59B2CC9-4D5D-435C-82DF-04BF4B66AA1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